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DD1E9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BYSSHOP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317AC471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Paver.</w:t>
      </w:r>
    </w:p>
    <w:p w14:paraId="4DCEF300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</w:p>
    <w:p w14:paraId="174D1993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</w:p>
    <w:p w14:paraId="03DAD653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became a Freeman by redemption.   (R.F.Y.p.213)</w:t>
      </w:r>
    </w:p>
    <w:p w14:paraId="7D5CF149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</w:p>
    <w:p w14:paraId="71A17421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</w:p>
    <w:p w14:paraId="59F10482" w14:textId="77777777" w:rsidR="00273EEF" w:rsidRDefault="00273EEF" w:rsidP="00273E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2018</w:t>
      </w:r>
    </w:p>
    <w:p w14:paraId="0BD63197" w14:textId="77777777" w:rsidR="006B2F86" w:rsidRPr="00E71FC3" w:rsidRDefault="00273E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9F9E4" w14:textId="77777777" w:rsidR="00273EEF" w:rsidRDefault="00273EEF" w:rsidP="00E71FC3">
      <w:r>
        <w:separator/>
      </w:r>
    </w:p>
  </w:endnote>
  <w:endnote w:type="continuationSeparator" w:id="0">
    <w:p w14:paraId="4CDB83E7" w14:textId="77777777" w:rsidR="00273EEF" w:rsidRDefault="00273E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E43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3051" w14:textId="77777777" w:rsidR="00273EEF" w:rsidRDefault="00273EEF" w:rsidP="00E71FC3">
      <w:r>
        <w:separator/>
      </w:r>
    </w:p>
  </w:footnote>
  <w:footnote w:type="continuationSeparator" w:id="0">
    <w:p w14:paraId="69B933BE" w14:textId="77777777" w:rsidR="00273EEF" w:rsidRDefault="00273E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EF"/>
    <w:rsid w:val="001A7C09"/>
    <w:rsid w:val="00273E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27F46"/>
  <w15:chartTrackingRefBased/>
  <w15:docId w15:val="{4D573AF5-1DE1-466C-931B-5FC0FBE7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EE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2018-11-18T15:19:00Z</dcterms:created>
  <dcterms:modified xsi:type="dcterms:W3CDTF">2018-11-18T15:20:00Z</dcterms:modified>
</cp:coreProperties>
</file>